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C6EAD" w14:textId="77777777" w:rsidR="009A0C8A" w:rsidRDefault="009A0C8A" w:rsidP="009A0C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Margaret CLERKE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068EB2A6" w14:textId="77777777" w:rsidR="009A0C8A" w:rsidRDefault="009A0C8A" w:rsidP="009A0C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>.</w:t>
      </w:r>
    </w:p>
    <w:p w14:paraId="2B684EF1" w14:textId="77777777" w:rsidR="009A0C8A" w:rsidRDefault="009A0C8A" w:rsidP="009A0C8A">
      <w:pPr>
        <w:pStyle w:val="NoSpacing"/>
        <w:rPr>
          <w:rFonts w:cs="Times New Roman"/>
          <w:szCs w:val="24"/>
        </w:rPr>
      </w:pPr>
    </w:p>
    <w:p w14:paraId="5BA935B6" w14:textId="77777777" w:rsidR="009A0C8A" w:rsidRDefault="009A0C8A" w:rsidP="009A0C8A">
      <w:pPr>
        <w:pStyle w:val="NoSpacing"/>
        <w:rPr>
          <w:rFonts w:cs="Times New Roman"/>
          <w:szCs w:val="24"/>
        </w:rPr>
      </w:pPr>
    </w:p>
    <w:p w14:paraId="057E6FDF" w14:textId="77777777" w:rsidR="009A0C8A" w:rsidRDefault="009A0C8A" w:rsidP="009A0C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John(q.v.)</w:t>
      </w:r>
    </w:p>
    <w:p w14:paraId="5E966EF0" w14:textId="77777777" w:rsidR="009A0C8A" w:rsidRDefault="009A0C8A" w:rsidP="009A0C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vol.II</w:t>
      </w:r>
      <w:proofErr w:type="spellEnd"/>
      <w:r>
        <w:rPr>
          <w:rFonts w:cs="Times New Roman"/>
          <w:szCs w:val="24"/>
        </w:rPr>
        <w:t xml:space="preserve"> p.45)</w:t>
      </w:r>
    </w:p>
    <w:p w14:paraId="4C2ADE7B" w14:textId="77777777" w:rsidR="009A0C8A" w:rsidRDefault="009A0C8A" w:rsidP="009A0C8A">
      <w:pPr>
        <w:pStyle w:val="NoSpacing"/>
        <w:rPr>
          <w:rFonts w:cs="Times New Roman"/>
          <w:szCs w:val="24"/>
        </w:rPr>
      </w:pPr>
    </w:p>
    <w:p w14:paraId="23A5E0BD" w14:textId="77777777" w:rsidR="009A0C8A" w:rsidRDefault="009A0C8A" w:rsidP="009A0C8A">
      <w:pPr>
        <w:pStyle w:val="NoSpacing"/>
        <w:rPr>
          <w:rFonts w:cs="Times New Roman"/>
          <w:szCs w:val="24"/>
        </w:rPr>
      </w:pPr>
    </w:p>
    <w:p w14:paraId="2DAB7426" w14:textId="77777777" w:rsidR="009A0C8A" w:rsidRDefault="009A0C8A" w:rsidP="009A0C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Jul.</w:t>
      </w:r>
      <w:r>
        <w:rPr>
          <w:rFonts w:cs="Times New Roman"/>
          <w:szCs w:val="24"/>
        </w:rPr>
        <w:tab/>
        <w:t>1433</w:t>
      </w:r>
      <w:r>
        <w:rPr>
          <w:rFonts w:cs="Times New Roman"/>
          <w:szCs w:val="24"/>
        </w:rPr>
        <w:tab/>
        <w:t>John made her the executrix of his Will.   (ibid.)</w:t>
      </w:r>
    </w:p>
    <w:p w14:paraId="2593A634" w14:textId="77777777" w:rsidR="009A0C8A" w:rsidRDefault="009A0C8A" w:rsidP="009A0C8A">
      <w:pPr>
        <w:pStyle w:val="NoSpacing"/>
        <w:rPr>
          <w:rFonts w:cs="Times New Roman"/>
          <w:szCs w:val="24"/>
        </w:rPr>
      </w:pPr>
    </w:p>
    <w:p w14:paraId="2C5BEEE9" w14:textId="77777777" w:rsidR="009A0C8A" w:rsidRDefault="009A0C8A" w:rsidP="009A0C8A">
      <w:pPr>
        <w:pStyle w:val="NoSpacing"/>
        <w:rPr>
          <w:rFonts w:cs="Times New Roman"/>
          <w:szCs w:val="24"/>
        </w:rPr>
      </w:pPr>
    </w:p>
    <w:p w14:paraId="5DE92833" w14:textId="77777777" w:rsidR="009A0C8A" w:rsidRDefault="009A0C8A" w:rsidP="009A0C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February 2024</w:t>
      </w:r>
    </w:p>
    <w:p w14:paraId="53C9B82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F2EF8" w14:textId="77777777" w:rsidR="009A0C8A" w:rsidRDefault="009A0C8A" w:rsidP="009139A6">
      <w:r>
        <w:separator/>
      </w:r>
    </w:p>
  </w:endnote>
  <w:endnote w:type="continuationSeparator" w:id="0">
    <w:p w14:paraId="121BED3A" w14:textId="77777777" w:rsidR="009A0C8A" w:rsidRDefault="009A0C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3B3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AD68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31E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25E67" w14:textId="77777777" w:rsidR="009A0C8A" w:rsidRDefault="009A0C8A" w:rsidP="009139A6">
      <w:r>
        <w:separator/>
      </w:r>
    </w:p>
  </w:footnote>
  <w:footnote w:type="continuationSeparator" w:id="0">
    <w:p w14:paraId="5BD68E56" w14:textId="77777777" w:rsidR="009A0C8A" w:rsidRDefault="009A0C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8F33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EB2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722A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C8A"/>
    <w:rsid w:val="000666E0"/>
    <w:rsid w:val="002510B7"/>
    <w:rsid w:val="005C130B"/>
    <w:rsid w:val="00826F5C"/>
    <w:rsid w:val="009139A6"/>
    <w:rsid w:val="009448BB"/>
    <w:rsid w:val="00947624"/>
    <w:rsid w:val="009A0C8A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40D71"/>
  <w15:chartTrackingRefBased/>
  <w15:docId w15:val="{C6905520-585F-4ABE-BEFB-3C2726E39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2024-02-08T19:51:00Z</dcterms:created>
  <dcterms:modified xsi:type="dcterms:W3CDTF">2024-02-08T19:52:00Z</dcterms:modified>
</cp:coreProperties>
</file>